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7402DAB7" w:rsidR="00D063D1" w:rsidRDefault="00D063D1" w:rsidP="00ED5E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067A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067A2">
        <w:rPr>
          <w:b/>
          <w:noProof/>
          <w:sz w:val="24"/>
        </w:rPr>
        <w:t>4</w:t>
      </w:r>
      <w:r w:rsidR="004A3A38">
        <w:rPr>
          <w:b/>
          <w:noProof/>
          <w:sz w:val="24"/>
        </w:rPr>
        <w:t>691</w:t>
      </w:r>
    </w:p>
    <w:p w14:paraId="6E852CD9" w14:textId="2534CEFF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67A2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="004E74C2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D067A2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67A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4A3A38" w:rsidRPr="009055EB">
        <w:rPr>
          <w:b/>
          <w:noProof/>
          <w:sz w:val="18"/>
        </w:rPr>
        <w:tab/>
      </w:r>
      <w:r w:rsidR="004A3A38" w:rsidRPr="009055EB">
        <w:rPr>
          <w:b/>
          <w:noProof/>
          <w:sz w:val="18"/>
        </w:rPr>
        <w:tab/>
      </w:r>
      <w:r w:rsidR="004A3A38" w:rsidRPr="009055EB">
        <w:rPr>
          <w:b/>
          <w:noProof/>
          <w:sz w:val="18"/>
        </w:rPr>
        <w:tab/>
      </w:r>
      <w:r w:rsidR="004A3A38" w:rsidRPr="009055EB">
        <w:rPr>
          <w:b/>
          <w:noProof/>
          <w:sz w:val="18"/>
        </w:rPr>
        <w:tab/>
      </w:r>
      <w:r w:rsidR="004A3A38" w:rsidRPr="009055EB">
        <w:rPr>
          <w:b/>
          <w:noProof/>
          <w:sz w:val="18"/>
        </w:rPr>
        <w:tab/>
      </w:r>
      <w:r w:rsidR="004A3A38" w:rsidRPr="009055EB">
        <w:rPr>
          <w:b/>
          <w:noProof/>
          <w:sz w:val="18"/>
        </w:rPr>
        <w:tab/>
      </w:r>
      <w:r w:rsidR="004A3A38" w:rsidRPr="009055EB">
        <w:rPr>
          <w:b/>
          <w:noProof/>
          <w:sz w:val="18"/>
        </w:rPr>
        <w:tab/>
      </w:r>
      <w:r w:rsidR="004A3A38">
        <w:rPr>
          <w:b/>
          <w:noProof/>
          <w:sz w:val="18"/>
        </w:rPr>
        <w:tab/>
      </w:r>
      <w:r w:rsidR="004A3A38" w:rsidRPr="009055EB">
        <w:rPr>
          <w:b/>
          <w:noProof/>
          <w:sz w:val="18"/>
        </w:rPr>
        <w:tab/>
      </w:r>
      <w:r w:rsidR="004A3A38">
        <w:rPr>
          <w:b/>
          <w:noProof/>
          <w:sz w:val="18"/>
        </w:rPr>
        <w:tab/>
      </w:r>
      <w:r w:rsidR="004A3A38">
        <w:rPr>
          <w:b/>
          <w:noProof/>
          <w:sz w:val="18"/>
        </w:rPr>
        <w:tab/>
      </w:r>
      <w:r w:rsidR="004A3A38">
        <w:rPr>
          <w:b/>
          <w:noProof/>
          <w:sz w:val="18"/>
        </w:rPr>
        <w:tab/>
      </w:r>
      <w:r w:rsidR="004A3A38">
        <w:rPr>
          <w:b/>
          <w:noProof/>
          <w:sz w:val="18"/>
        </w:rPr>
        <w:tab/>
      </w:r>
      <w:r w:rsidR="004A3A38">
        <w:rPr>
          <w:b/>
          <w:noProof/>
          <w:sz w:val="18"/>
        </w:rPr>
        <w:tab/>
      </w:r>
      <w:r w:rsidR="004A3A38">
        <w:rPr>
          <w:b/>
          <w:noProof/>
          <w:sz w:val="18"/>
        </w:rPr>
        <w:tab/>
      </w:r>
      <w:bookmarkStart w:id="0" w:name="_GoBack"/>
      <w:bookmarkEnd w:id="0"/>
      <w:r w:rsidR="004A3A38" w:rsidRPr="009055EB">
        <w:rPr>
          <w:b/>
          <w:noProof/>
          <w:sz w:val="18"/>
        </w:rPr>
        <w:t>C4-21451</w:t>
      </w:r>
      <w:r w:rsidR="004A3A38">
        <w:rPr>
          <w:b/>
          <w:noProof/>
          <w:sz w:val="18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9B021" w:rsidR="001E41F3" w:rsidRPr="00410371" w:rsidRDefault="00824B79" w:rsidP="001F0E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29.50</w:t>
            </w:r>
            <w:r w:rsidR="001F0EA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821CCF" w:rsidR="001E41F3" w:rsidRPr="00410371" w:rsidRDefault="00A05234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89588" w:rsidR="001E41F3" w:rsidRPr="00410371" w:rsidRDefault="004A3A38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103DEE" w:rsidR="001E41F3" w:rsidRPr="00410371" w:rsidRDefault="00824B79" w:rsidP="001F0E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1F0EAF">
              <w:rPr>
                <w:b/>
                <w:noProof/>
                <w:sz w:val="28"/>
              </w:rPr>
              <w:t>1</w:t>
            </w:r>
            <w:r w:rsidR="0009795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720F2F" w:rsidR="001E41F3" w:rsidRDefault="00D067A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the API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45B0B" w:rsidR="001E41F3" w:rsidRDefault="00097956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97C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8C0574" w:rsidR="001E41F3" w:rsidRDefault="00097956" w:rsidP="004A3A3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067A2">
              <w:t>8</w:t>
            </w:r>
            <w:r>
              <w:t>-</w:t>
            </w:r>
            <w:r w:rsidR="004A3A38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F15C37" w:rsidR="001E41F3" w:rsidRDefault="00707E9A" w:rsidP="001F0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52DBA">
              <w:rPr>
                <w:noProof/>
              </w:rPr>
              <w:t xml:space="preserve">API URI definition </w:t>
            </w:r>
            <w:r w:rsidR="001F0EAF">
              <w:rPr>
                <w:noProof/>
              </w:rPr>
              <w:t>should not contain a trailing slash as per its definition in TS 29.501</w:t>
            </w:r>
            <w:r w:rsidR="003941C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581407" w:rsidR="001E41F3" w:rsidRDefault="00246480" w:rsidP="00B4157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trailing slash in the API URI in order to align with </w:t>
            </w:r>
            <w:r w:rsidR="002E364D">
              <w:rPr>
                <w:noProof/>
              </w:rPr>
              <w:t xml:space="preserve">the definition of the API URI in </w:t>
            </w:r>
            <w:r>
              <w:rPr>
                <w:noProof/>
              </w:rPr>
              <w:t>TS 29.501.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1BD5E" w:rsidR="003941C3" w:rsidRDefault="00752DBA" w:rsidP="003941C3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Errors may occur when building a complete resource URI</w:t>
            </w:r>
            <w:r w:rsidR="00707E9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E4970" w:rsidR="001E41F3" w:rsidRDefault="00572DDA" w:rsidP="00B25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F99367" w:rsidR="001E41F3" w:rsidRDefault="001F0EAF" w:rsidP="0070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85B905" w:rsidR="008863B9" w:rsidRDefault="00696C11" w:rsidP="00CE3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 Re</w:t>
            </w:r>
            <w:r w:rsidR="00CE31D0">
              <w:rPr>
                <w:noProof/>
              </w:rPr>
              <w:t>moval</w:t>
            </w:r>
            <w:r>
              <w:rPr>
                <w:noProof/>
              </w:rPr>
              <w:t xml:space="preserve"> of the proposed provision.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3B5D8A7" w14:textId="77777777" w:rsidR="00246480" w:rsidRDefault="00246480" w:rsidP="00246480">
      <w:pPr>
        <w:pStyle w:val="Heading3"/>
      </w:pPr>
      <w:bookmarkStart w:id="2" w:name="_Toc25073854"/>
      <w:bookmarkStart w:id="3" w:name="_Toc34063030"/>
      <w:bookmarkStart w:id="4" w:name="_Toc43120004"/>
      <w:bookmarkStart w:id="5" w:name="_Toc49768059"/>
      <w:bookmarkStart w:id="6" w:name="_Toc56434232"/>
      <w:bookmarkStart w:id="7" w:name="_Toc74941689"/>
      <w:r>
        <w:t>6.1.1</w:t>
      </w:r>
      <w:r>
        <w:tab/>
        <w:t>API URI</w:t>
      </w:r>
      <w:bookmarkEnd w:id="2"/>
      <w:bookmarkEnd w:id="3"/>
      <w:bookmarkEnd w:id="4"/>
      <w:bookmarkEnd w:id="5"/>
      <w:bookmarkEnd w:id="6"/>
      <w:bookmarkEnd w:id="7"/>
    </w:p>
    <w:p w14:paraId="02457402" w14:textId="77777777" w:rsidR="00246480" w:rsidRDefault="00246480" w:rsidP="00246480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Nsmf_PDUSession service</w:t>
      </w:r>
      <w:r w:rsidRPr="00E23840">
        <w:rPr>
          <w:noProof/>
        </w:rPr>
        <w:t xml:space="preserve"> shall use the </w:t>
      </w:r>
      <w:r>
        <w:rPr>
          <w:noProof/>
        </w:rPr>
        <w:t>Nsmf_PDUSession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3D803570" w14:textId="77777777" w:rsidR="00246480" w:rsidRDefault="00246480" w:rsidP="00246480">
      <w:r>
        <w:t xml:space="preserve">The API URI of the </w:t>
      </w:r>
      <w:r>
        <w:rPr>
          <w:noProof/>
        </w:rPr>
        <w:t>Nsmf_PDUSession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noProof/>
          <w:lang w:eastAsia="zh-CN"/>
        </w:rPr>
        <w:t xml:space="preserve"> shall be:</w:t>
      </w:r>
    </w:p>
    <w:p w14:paraId="7A8ED2D1" w14:textId="77777777" w:rsidR="00246480" w:rsidRDefault="00246480" w:rsidP="00246480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del w:id="8" w:author="Huawei [AEM] 07-2021" w:date="2021-07-30T13:02:00Z">
        <w:r w:rsidDel="00ED5E33">
          <w:rPr>
            <w:b/>
            <w:noProof/>
          </w:rPr>
          <w:delText>/</w:delText>
        </w:r>
      </w:del>
    </w:p>
    <w:p w14:paraId="543A978E" w14:textId="77777777" w:rsidR="00246480" w:rsidRPr="00E23840" w:rsidRDefault="00246480" w:rsidP="00246480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</w:t>
      </w:r>
      <w:r>
        <w:rPr>
          <w:noProof/>
          <w:lang w:eastAsia="zh-CN"/>
        </w:rPr>
        <w:t xml:space="preserve"> 3GPP TS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66D517B2" w14:textId="77777777" w:rsidR="00246480" w:rsidRPr="00E23840" w:rsidRDefault="00246480" w:rsidP="00246480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17FB0433" w14:textId="77777777" w:rsidR="00246480" w:rsidRPr="00E23840" w:rsidRDefault="00246480" w:rsidP="00246480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13DCC7A9" w14:textId="77777777" w:rsidR="00246480" w:rsidRPr="00E23840" w:rsidRDefault="00246480" w:rsidP="00246480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>{apiRoot} shall be set as described in</w:t>
      </w:r>
      <w:r>
        <w:rPr>
          <w:noProof/>
        </w:rPr>
        <w:t xml:space="preserve"> 3GPP 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17E45B8A" w14:textId="77777777" w:rsidR="00246480" w:rsidRPr="00E23840" w:rsidRDefault="00246480" w:rsidP="00246480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"nsmf-pdusession"</w:t>
      </w:r>
      <w:r w:rsidRPr="00E23840">
        <w:rPr>
          <w:noProof/>
        </w:rPr>
        <w:t>.</w:t>
      </w:r>
    </w:p>
    <w:p w14:paraId="2E987900" w14:textId="77777777" w:rsidR="00246480" w:rsidRPr="00E23840" w:rsidRDefault="00246480" w:rsidP="00246480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apiVersion</w:t>
      </w:r>
      <w:r>
        <w:rPr>
          <w:noProof/>
        </w:rPr>
        <w:t>&gt;</w:t>
      </w:r>
      <w:r w:rsidRPr="00E23840">
        <w:rPr>
          <w:noProof/>
        </w:rPr>
        <w:t xml:space="preserve"> shall be "v</w:t>
      </w:r>
      <w:r>
        <w:rPr>
          <w:noProof/>
        </w:rPr>
        <w:t>1</w:t>
      </w:r>
      <w:r w:rsidRPr="00E23840">
        <w:rPr>
          <w:noProof/>
        </w:rPr>
        <w:t>".</w:t>
      </w:r>
    </w:p>
    <w:p w14:paraId="2A66D3DC" w14:textId="77777777" w:rsidR="00246480" w:rsidRDefault="00246480" w:rsidP="00246480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noProof/>
          <w:lang w:eastAsia="zh-CN"/>
        </w:rPr>
        <w:t>6.1.3</w:t>
      </w:r>
      <w:r w:rsidRPr="00E23840">
        <w:rPr>
          <w:noProof/>
        </w:rPr>
        <w:t>.</w:t>
      </w:r>
    </w:p>
    <w:p w14:paraId="02DD86F4" w14:textId="77777777" w:rsidR="009176D5" w:rsidRDefault="009176D5" w:rsidP="009176D5"/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C2CFE" w14:textId="77777777" w:rsidR="005B1105" w:rsidRDefault="005B1105">
      <w:r>
        <w:separator/>
      </w:r>
    </w:p>
  </w:endnote>
  <w:endnote w:type="continuationSeparator" w:id="0">
    <w:p w14:paraId="1DBCA2B3" w14:textId="77777777" w:rsidR="005B1105" w:rsidRDefault="005B1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34CF4" w14:textId="77777777" w:rsidR="005B1105" w:rsidRDefault="005B1105">
      <w:r>
        <w:separator/>
      </w:r>
    </w:p>
  </w:footnote>
  <w:footnote w:type="continuationSeparator" w:id="0">
    <w:p w14:paraId="4C48017F" w14:textId="77777777" w:rsidR="005B1105" w:rsidRDefault="005B11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D5E33" w:rsidRDefault="00ED5E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D5E33" w:rsidRDefault="00ED5E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D5E33" w:rsidRDefault="00ED5E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D5E33" w:rsidRDefault="00ED5E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9"/>
  </w:num>
  <w:num w:numId="8">
    <w:abstractNumId w:val="4"/>
  </w:num>
  <w:num w:numId="9">
    <w:abstractNumId w:val="3"/>
  </w:num>
  <w:num w:numId="10">
    <w:abstractNumId w:val="13"/>
  </w:num>
  <w:num w:numId="11">
    <w:abstractNumId w:val="12"/>
  </w:num>
  <w:num w:numId="12">
    <w:abstractNumId w:val="2"/>
  </w:num>
  <w:num w:numId="13">
    <w:abstractNumId w:val="7"/>
  </w:num>
  <w:num w:numId="14">
    <w:abstractNumId w:val="5"/>
  </w:num>
  <w:num w:numId="15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7D"/>
    <w:rsid w:val="00022E4A"/>
    <w:rsid w:val="000628F9"/>
    <w:rsid w:val="00097956"/>
    <w:rsid w:val="000A6394"/>
    <w:rsid w:val="000B12F1"/>
    <w:rsid w:val="000B7FED"/>
    <w:rsid w:val="000C038A"/>
    <w:rsid w:val="000C6598"/>
    <w:rsid w:val="000D44B3"/>
    <w:rsid w:val="00144085"/>
    <w:rsid w:val="00145D43"/>
    <w:rsid w:val="00192C46"/>
    <w:rsid w:val="001940CF"/>
    <w:rsid w:val="001A08B3"/>
    <w:rsid w:val="001A5942"/>
    <w:rsid w:val="001A7B60"/>
    <w:rsid w:val="001B52F0"/>
    <w:rsid w:val="001B7A65"/>
    <w:rsid w:val="001C0140"/>
    <w:rsid w:val="001E41F3"/>
    <w:rsid w:val="001F0EAF"/>
    <w:rsid w:val="00226DAC"/>
    <w:rsid w:val="00246480"/>
    <w:rsid w:val="0026004D"/>
    <w:rsid w:val="002640DD"/>
    <w:rsid w:val="00275D12"/>
    <w:rsid w:val="00284FEB"/>
    <w:rsid w:val="002860C4"/>
    <w:rsid w:val="002960A1"/>
    <w:rsid w:val="002A19CA"/>
    <w:rsid w:val="002B5741"/>
    <w:rsid w:val="002D38CB"/>
    <w:rsid w:val="002E364D"/>
    <w:rsid w:val="002E472E"/>
    <w:rsid w:val="00305409"/>
    <w:rsid w:val="00312E76"/>
    <w:rsid w:val="00326F61"/>
    <w:rsid w:val="003609EF"/>
    <w:rsid w:val="0036231A"/>
    <w:rsid w:val="00374447"/>
    <w:rsid w:val="00374DD4"/>
    <w:rsid w:val="003941C3"/>
    <w:rsid w:val="003D454E"/>
    <w:rsid w:val="003E1A36"/>
    <w:rsid w:val="00410371"/>
    <w:rsid w:val="004242F1"/>
    <w:rsid w:val="00486815"/>
    <w:rsid w:val="004A3A38"/>
    <w:rsid w:val="004B75B7"/>
    <w:rsid w:val="004E74C2"/>
    <w:rsid w:val="0051382A"/>
    <w:rsid w:val="0051580D"/>
    <w:rsid w:val="00547111"/>
    <w:rsid w:val="00572DDA"/>
    <w:rsid w:val="00592D74"/>
    <w:rsid w:val="005B1105"/>
    <w:rsid w:val="005D0218"/>
    <w:rsid w:val="005E2C44"/>
    <w:rsid w:val="005E4A53"/>
    <w:rsid w:val="00621188"/>
    <w:rsid w:val="00623B0A"/>
    <w:rsid w:val="006257ED"/>
    <w:rsid w:val="0064121F"/>
    <w:rsid w:val="00646635"/>
    <w:rsid w:val="00655870"/>
    <w:rsid w:val="00665C47"/>
    <w:rsid w:val="00681F3E"/>
    <w:rsid w:val="00695808"/>
    <w:rsid w:val="00696C11"/>
    <w:rsid w:val="006B46FB"/>
    <w:rsid w:val="006C52B3"/>
    <w:rsid w:val="006E21FB"/>
    <w:rsid w:val="00707E9A"/>
    <w:rsid w:val="007347FF"/>
    <w:rsid w:val="00752DBA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120F"/>
    <w:rsid w:val="008040A8"/>
    <w:rsid w:val="00824B79"/>
    <w:rsid w:val="008279FA"/>
    <w:rsid w:val="008400AC"/>
    <w:rsid w:val="008626E7"/>
    <w:rsid w:val="0086372A"/>
    <w:rsid w:val="00870EE7"/>
    <w:rsid w:val="00884F76"/>
    <w:rsid w:val="008863B9"/>
    <w:rsid w:val="008A45A6"/>
    <w:rsid w:val="008C5CB4"/>
    <w:rsid w:val="008E100B"/>
    <w:rsid w:val="008F3789"/>
    <w:rsid w:val="008F3D13"/>
    <w:rsid w:val="008F686C"/>
    <w:rsid w:val="009148DE"/>
    <w:rsid w:val="009176D5"/>
    <w:rsid w:val="00927986"/>
    <w:rsid w:val="00941E30"/>
    <w:rsid w:val="009777D9"/>
    <w:rsid w:val="00991B88"/>
    <w:rsid w:val="009A15C3"/>
    <w:rsid w:val="009A5753"/>
    <w:rsid w:val="009A579D"/>
    <w:rsid w:val="009E0B0F"/>
    <w:rsid w:val="009E3297"/>
    <w:rsid w:val="009F734F"/>
    <w:rsid w:val="00A05234"/>
    <w:rsid w:val="00A246B6"/>
    <w:rsid w:val="00A47E70"/>
    <w:rsid w:val="00A50CF0"/>
    <w:rsid w:val="00A7671C"/>
    <w:rsid w:val="00AA2CBC"/>
    <w:rsid w:val="00AA7A08"/>
    <w:rsid w:val="00AC5820"/>
    <w:rsid w:val="00AD1CD8"/>
    <w:rsid w:val="00B258BB"/>
    <w:rsid w:val="00B25E25"/>
    <w:rsid w:val="00B41575"/>
    <w:rsid w:val="00B52AAE"/>
    <w:rsid w:val="00B67B97"/>
    <w:rsid w:val="00B92C69"/>
    <w:rsid w:val="00B953AC"/>
    <w:rsid w:val="00B968C8"/>
    <w:rsid w:val="00BA3EC5"/>
    <w:rsid w:val="00BA51D9"/>
    <w:rsid w:val="00BB1D2D"/>
    <w:rsid w:val="00BB5DFC"/>
    <w:rsid w:val="00BD279D"/>
    <w:rsid w:val="00BD6BB8"/>
    <w:rsid w:val="00BF218F"/>
    <w:rsid w:val="00C01188"/>
    <w:rsid w:val="00C102F6"/>
    <w:rsid w:val="00C66BA2"/>
    <w:rsid w:val="00C70361"/>
    <w:rsid w:val="00C95985"/>
    <w:rsid w:val="00CB5EC6"/>
    <w:rsid w:val="00CC5026"/>
    <w:rsid w:val="00CC57EC"/>
    <w:rsid w:val="00CC68D0"/>
    <w:rsid w:val="00CE31D0"/>
    <w:rsid w:val="00D03F9A"/>
    <w:rsid w:val="00D063D1"/>
    <w:rsid w:val="00D067A2"/>
    <w:rsid w:val="00D06D51"/>
    <w:rsid w:val="00D077AF"/>
    <w:rsid w:val="00D1426A"/>
    <w:rsid w:val="00D24991"/>
    <w:rsid w:val="00D50255"/>
    <w:rsid w:val="00D618FB"/>
    <w:rsid w:val="00D66520"/>
    <w:rsid w:val="00D97CF5"/>
    <w:rsid w:val="00DC2F3E"/>
    <w:rsid w:val="00DC6824"/>
    <w:rsid w:val="00DE34CF"/>
    <w:rsid w:val="00E07CDA"/>
    <w:rsid w:val="00E13F3D"/>
    <w:rsid w:val="00E167BC"/>
    <w:rsid w:val="00E34898"/>
    <w:rsid w:val="00EB09B7"/>
    <w:rsid w:val="00ED5E33"/>
    <w:rsid w:val="00EE7D7C"/>
    <w:rsid w:val="00EF1B1A"/>
    <w:rsid w:val="00F11793"/>
    <w:rsid w:val="00F25D98"/>
    <w:rsid w:val="00F300FB"/>
    <w:rsid w:val="00F52A5B"/>
    <w:rsid w:val="00F552B6"/>
    <w:rsid w:val="00F96E4C"/>
    <w:rsid w:val="00FB39FF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1667-B9A4-4BB6-BB8E-9D4DC4AFD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08-2021</cp:lastModifiedBy>
  <cp:revision>14</cp:revision>
  <cp:lastPrinted>1899-12-31T23:00:00Z</cp:lastPrinted>
  <dcterms:created xsi:type="dcterms:W3CDTF">2021-07-30T13:30:00Z</dcterms:created>
  <dcterms:modified xsi:type="dcterms:W3CDTF">2021-08-25T01:08:00Z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